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234" w:rsidRPr="001C08D6" w:rsidRDefault="00986234" w:rsidP="00986234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85</w:t>
      </w:r>
      <w:r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>
        <w:rPr>
          <w:rFonts w:cs="Arial"/>
          <w:sz w:val="24"/>
          <w:szCs w:val="24"/>
        </w:rPr>
        <w:t>90</w:t>
      </w:r>
      <w:r w:rsidR="00482F65">
        <w:rPr>
          <w:rFonts w:cs="Arial"/>
          <w:sz w:val="24"/>
          <w:szCs w:val="24"/>
        </w:rPr>
        <w:t>200</w:t>
      </w:r>
    </w:p>
    <w:p w:rsidR="00986234" w:rsidRPr="00F45489" w:rsidRDefault="00986234" w:rsidP="0098623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0" w:name="_Hlk945323"/>
      <w:r>
        <w:rPr>
          <w:rFonts w:eastAsia="Times New Roman" w:cs="Arial"/>
          <w:sz w:val="24"/>
          <w:szCs w:val="20"/>
          <w:lang w:eastAsia="ar-SA"/>
        </w:rPr>
        <w:t>Tallinn, Estonia, 18 - 22 February 2019</w:t>
      </w:r>
      <w:bookmarkEnd w:id="0"/>
      <w:r>
        <w:rPr>
          <w:rFonts w:cs="Arial"/>
          <w:b/>
          <w:i/>
          <w:color w:val="0070C0"/>
          <w:sz w:val="20"/>
          <w:szCs w:val="20"/>
        </w:rPr>
        <w:tab/>
      </w:r>
    </w:p>
    <w:p w:rsidR="00986234" w:rsidRPr="00F45489" w:rsidRDefault="00986234" w:rsidP="0098623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Pr="00BC07EC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482F65">
        <w:rPr>
          <w:rFonts w:eastAsia="Times New Roman" w:cs="Arial"/>
          <w:sz w:val="22"/>
          <w:szCs w:val="20"/>
          <w:lang w:eastAsia="ar-SA"/>
        </w:rPr>
        <w:t>Report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="00482F65">
        <w:rPr>
          <w:rFonts w:eastAsia="Times New Roman" w:cs="Arial"/>
          <w:sz w:val="22"/>
          <w:szCs w:val="20"/>
          <w:lang w:eastAsia="ar-SA"/>
        </w:rPr>
        <w:t>of</w:t>
      </w:r>
      <w:r>
        <w:rPr>
          <w:rFonts w:eastAsia="Times New Roman" w:cs="Arial"/>
          <w:sz w:val="22"/>
          <w:szCs w:val="20"/>
          <w:lang w:eastAsia="ar-SA"/>
        </w:rPr>
        <w:t xml:space="preserve"> drafting session FS_</w:t>
      </w:r>
      <w:r w:rsidR="00C471C2">
        <w:rPr>
          <w:rFonts w:eastAsia="Times New Roman" w:cs="Arial"/>
          <w:sz w:val="22"/>
          <w:szCs w:val="20"/>
          <w:lang w:eastAsia="ar-SA"/>
        </w:rPr>
        <w:t>EAV</w:t>
      </w:r>
    </w:p>
    <w:p w:rsidR="00986234" w:rsidRPr="00C94126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8</w:t>
      </w:r>
      <w:r w:rsidR="00C471C2">
        <w:rPr>
          <w:rFonts w:eastAsia="Times New Roman" w:cs="Arial"/>
          <w:sz w:val="22"/>
          <w:szCs w:val="20"/>
          <w:lang w:eastAsia="ar-SA"/>
        </w:rPr>
        <w:t xml:space="preserve">.7 </w:t>
      </w:r>
      <w:r w:rsidR="00C471C2" w:rsidRPr="00C471C2">
        <w:rPr>
          <w:rFonts w:eastAsia="Times New Roman" w:cs="Arial"/>
          <w:sz w:val="22"/>
          <w:szCs w:val="20"/>
          <w:lang w:eastAsia="ar-SA"/>
        </w:rPr>
        <w:t>Study on enhancement for UAVs [SP-170786]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>SA1</w:t>
      </w:r>
      <w:r>
        <w:rPr>
          <w:rFonts w:eastAsia="Times New Roman" w:cs="Arial"/>
          <w:sz w:val="22"/>
          <w:szCs w:val="20"/>
          <w:lang w:eastAsia="ar-SA"/>
        </w:rPr>
        <w:t xml:space="preserve"> Vice Chairman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Ki-Dong Lee (kidong.lee at lge.com)</w:t>
      </w:r>
    </w:p>
    <w:p w:rsidR="00986234" w:rsidRPr="00F45489" w:rsidRDefault="00986234" w:rsidP="0098623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986234" w:rsidRPr="008754F9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 xml:space="preserve">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986234" w:rsidRPr="00986234">
        <w:rPr>
          <w:rFonts w:eastAsia="MS Mincho" w:cs="Arial"/>
          <w:bCs/>
          <w:sz w:val="36"/>
          <w:szCs w:val="36"/>
          <w:lang w:eastAsia="ar-SA"/>
        </w:rPr>
        <w:t>FS_</w:t>
      </w:r>
      <w:r w:rsidR="00C471C2">
        <w:rPr>
          <w:rFonts w:eastAsia="MS Mincho" w:cs="Arial"/>
          <w:bCs/>
          <w:sz w:val="36"/>
          <w:szCs w:val="36"/>
          <w:lang w:eastAsia="ar-SA"/>
        </w:rPr>
        <w:t>EAV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986234" w:rsidRPr="008754F9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986234" w:rsidRPr="00F774D3" w:rsidRDefault="00986234" w:rsidP="0098623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Sirius</w:t>
      </w:r>
    </w:p>
    <w:p w:rsidR="00986234" w:rsidRPr="00772E0F" w:rsidRDefault="00986234" w:rsidP="00986234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Arcturus</w:t>
      </w:r>
    </w:p>
    <w:p w:rsidR="00986234" w:rsidRPr="00015298" w:rsidRDefault="00986234" w:rsidP="0098623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8C25C3" w:rsidRPr="00015298" w:rsidTr="008C25C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C25C3" w:rsidRPr="00015298" w:rsidRDefault="008C25C3" w:rsidP="00822194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C25C3" w:rsidRPr="00015298" w:rsidRDefault="008C25C3" w:rsidP="00822194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8C25C3" w:rsidRPr="00015298" w:rsidRDefault="008C25C3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8C25C3" w:rsidRPr="00015298" w:rsidRDefault="008C25C3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8C25C3" w:rsidRPr="00015298" w:rsidRDefault="008C25C3" w:rsidP="00822194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C25C3" w:rsidRPr="00AB0F3E" w:rsidTr="008C25C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C25C3" w:rsidRPr="00AB0F3E" w:rsidRDefault="008C25C3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AB0F3E" w:rsidRDefault="008C25C3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C25C3" w:rsidRPr="00AB0F3E" w:rsidRDefault="008C25C3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8C25C3" w:rsidRPr="00BD600A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8C25C3" w:rsidRPr="000125EA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C25C3" w:rsidRPr="00AB0F3E" w:rsidRDefault="008C25C3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C25C3" w:rsidRPr="00AB0F3E" w:rsidRDefault="008C25C3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8C25C3" w:rsidRPr="00AB0F3E" w:rsidTr="008C25C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AB0F3E" w:rsidRDefault="008C25C3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25C3" w:rsidRPr="008B2A7B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85194" w:rsidRPr="00AB0F3E" w:rsidRDefault="00685194" w:rsidP="00685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8C25C3" w:rsidRPr="00AB0F3E" w:rsidRDefault="00685194" w:rsidP="00685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FS_EAV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C25C3" w:rsidRPr="00AB0F3E" w:rsidRDefault="008C25C3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8C25C3" w:rsidRPr="00AB0F3E" w:rsidTr="008C25C3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AB0F3E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C25C3" w:rsidRPr="00AB0F3E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415AA2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415AA2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C25C3" w:rsidRPr="00AB0F3E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8C25C3" w:rsidRPr="00AB0F3E" w:rsidTr="008C25C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25C3" w:rsidRPr="00CF100E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25C3" w:rsidRPr="00AB0F3E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8C25C3" w:rsidRPr="00AB0F3E" w:rsidTr="008C25C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AB0F3E" w:rsidRDefault="008C25C3" w:rsidP="00822194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C25C3" w:rsidRPr="00AB0F3E" w:rsidRDefault="008C25C3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415AA2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415AA2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C25C3" w:rsidRPr="00AB0F3E" w:rsidRDefault="008C25C3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8C25C3" w:rsidRPr="00AB0F3E" w:rsidTr="008C25C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25C3" w:rsidRPr="00AB0F3E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8C25C3" w:rsidRPr="00AB0F3E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lastRenderedPageBreak/>
              <w:t>Session FS_EAV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25C3" w:rsidRPr="00AB0F3E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8C25C3" w:rsidRPr="00AB0F3E" w:rsidTr="008C25C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AB0F3E" w:rsidRDefault="008C25C3" w:rsidP="00822194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C25C3" w:rsidRPr="00AB0F3E" w:rsidRDefault="008C25C3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415AA2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415AA2" w:rsidRDefault="008C25C3" w:rsidP="0082219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C25C3" w:rsidRPr="00AB0F3E" w:rsidRDefault="008C25C3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8C25C3" w:rsidRPr="00015298" w:rsidTr="008C25C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AB0F3E" w:rsidRDefault="008C25C3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25C3" w:rsidRPr="00AB0F3E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C25C3" w:rsidRPr="00AB0F3E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  <w:r w:rsidRPr="00AB0F3E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</w:t>
            </w:r>
          </w:p>
          <w:p w:rsidR="008C25C3" w:rsidRPr="004C4A40" w:rsidRDefault="008C25C3" w:rsidP="008C25C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545D35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FS_EAV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C25C3" w:rsidRPr="00AB0F3E" w:rsidRDefault="008C25C3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8C25C3" w:rsidRPr="00AB0F3E" w:rsidTr="008C25C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AB0F3E" w:rsidRDefault="008C25C3" w:rsidP="00822194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C25C3" w:rsidRPr="00AB0F3E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415AA2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415AA2" w:rsidRDefault="008C25C3" w:rsidP="0082219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C25C3" w:rsidRPr="00AB0F3E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C25C3" w:rsidRPr="00015298" w:rsidTr="008C25C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C25C3" w:rsidRPr="00AB0F3E" w:rsidRDefault="008C25C3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C25C3" w:rsidRPr="00AB0F3E" w:rsidRDefault="008C25C3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8C25C3" w:rsidRPr="00BD4335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8C25C3" w:rsidRPr="006620C9" w:rsidRDefault="008C25C3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8C25C3" w:rsidRPr="00AB0F3E" w:rsidRDefault="008C25C3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C25C3" w:rsidRPr="00AB0F3E" w:rsidRDefault="008C25C3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C25C3" w:rsidRPr="00AB0F3E" w:rsidRDefault="008C25C3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:rsidR="00986234" w:rsidRPr="00015298" w:rsidRDefault="00986234" w:rsidP="00986234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FS_REFEC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986234" w:rsidRDefault="00986234" w:rsidP="00986234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FS_MPS2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>Session FS_5G_ATRAC</w:t>
      </w:r>
      <w:r>
        <w:rPr>
          <w:rFonts w:eastAsia="Times New Roman"/>
          <w:i/>
          <w:sz w:val="20"/>
          <w:szCs w:val="20"/>
          <w:lang w:val="en-US"/>
        </w:rPr>
        <w:t xml:space="preserve"> – chaired by Greg Schumacher</w:t>
      </w: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7"/>
        <w:gridCol w:w="1104"/>
        <w:gridCol w:w="1843"/>
        <w:gridCol w:w="6802"/>
        <w:gridCol w:w="1987"/>
        <w:gridCol w:w="2166"/>
        <w:gridCol w:w="102"/>
      </w:tblGrid>
      <w:tr w:rsidR="00A912E9" w:rsidRPr="00B04844" w:rsidTr="00A912E9">
        <w:trPr>
          <w:trHeight w:val="141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A912E9" w:rsidRPr="00A912E9" w:rsidRDefault="00A912E9" w:rsidP="00822194">
            <w:pPr>
              <w:pStyle w:val="Heading2"/>
            </w:pPr>
            <w:r w:rsidRPr="009504CA">
              <w:t>FS_</w:t>
            </w:r>
            <w:r>
              <w:t xml:space="preserve">EAV: </w:t>
            </w:r>
            <w:r w:rsidRPr="00A912E9">
              <w:t>Study on enhancement for UAVs</w:t>
            </w:r>
            <w:r w:rsidRPr="004070E3">
              <w:t xml:space="preserve"> </w:t>
            </w:r>
            <w:r>
              <w:t>[</w:t>
            </w:r>
            <w:r w:rsidRPr="00A912E9">
              <w:t>SP-170786]</w:t>
            </w:r>
          </w:p>
        </w:tc>
      </w:tr>
      <w:tr w:rsidR="00A912E9" w:rsidRPr="00B04844" w:rsidTr="009D0446">
        <w:trPr>
          <w:trHeight w:val="141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912E9" w:rsidRPr="00A912E9" w:rsidRDefault="00A912E9" w:rsidP="00A912E9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A912E9">
              <w:t>Work status prior to this meeting:</w:t>
            </w:r>
          </w:p>
          <w:p w:rsidR="00A912E9" w:rsidRPr="00A912E9" w:rsidRDefault="00A912E9" w:rsidP="00A912E9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A912E9">
              <w:t>Latest version: TS22.829v0.1.0</w:t>
            </w:r>
          </w:p>
          <w:p w:rsidR="00A912E9" w:rsidRPr="00A912E9" w:rsidRDefault="00A912E9" w:rsidP="00A912E9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A912E9">
              <w:t>Target completion date: SA#86 (12/2019)</w:t>
            </w:r>
          </w:p>
          <w:p w:rsidR="00A912E9" w:rsidRPr="00A912E9" w:rsidRDefault="00A912E9" w:rsidP="00A912E9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A912E9">
              <w:t>Percentage completion: 20%</w:t>
            </w:r>
          </w:p>
          <w:p w:rsidR="00A912E9" w:rsidRPr="00A912E9" w:rsidRDefault="00A912E9" w:rsidP="00A912E9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</w:p>
        </w:tc>
      </w:tr>
      <w:tr w:rsidR="00A912E9" w:rsidRPr="00A75C05" w:rsidTr="009D044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9D0446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044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9D0446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A912E9" w:rsidRPr="009D0446">
                <w:rPr>
                  <w:rStyle w:val="Hyperlink"/>
                  <w:rFonts w:cs="Arial"/>
                  <w:color w:val="auto"/>
                </w:rPr>
                <w:t>S1-190027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9D0446" w:rsidRDefault="00A912E9" w:rsidP="00822194">
            <w:pPr>
              <w:spacing w:after="0" w:line="240" w:lineRule="auto"/>
              <w:rPr>
                <w:rFonts w:cs="Arial"/>
                <w:szCs w:val="16"/>
              </w:rPr>
            </w:pPr>
            <w:r w:rsidRPr="009D0446">
              <w:rPr>
                <w:rFonts w:cs="Arial" w:hint="eastAsia"/>
                <w:szCs w:val="16"/>
              </w:rPr>
              <w:t>ZTE Corporation, CATT</w:t>
            </w:r>
            <w:proofErr w:type="gramStart"/>
            <w:r w:rsidRPr="009D0446">
              <w:rPr>
                <w:rFonts w:cs="Arial" w:hint="eastAsia"/>
                <w:szCs w:val="16"/>
                <w:highlight w:val="yellow"/>
              </w:rPr>
              <w:t>?</w:t>
            </w:r>
            <w:r w:rsidRPr="009D0446">
              <w:rPr>
                <w:rFonts w:cs="Arial" w:hint="eastAsia"/>
                <w:szCs w:val="16"/>
              </w:rPr>
              <w:t>,</w:t>
            </w:r>
            <w:proofErr w:type="gramEnd"/>
            <w:r w:rsidRPr="009D0446">
              <w:rPr>
                <w:rFonts w:cs="Arial" w:hint="eastAsia"/>
                <w:szCs w:val="16"/>
              </w:rPr>
              <w:t xml:space="preserve"> China Unicom</w:t>
            </w:r>
            <w:r w:rsidRPr="009D0446">
              <w:rPr>
                <w:rFonts w:cs="Arial" w:hint="eastAsia"/>
                <w:szCs w:val="16"/>
                <w:highlight w:val="yellow"/>
              </w:rPr>
              <w:t>?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9D0446" w:rsidRDefault="00A912E9" w:rsidP="00822194">
            <w:pPr>
              <w:spacing w:after="0" w:line="240" w:lineRule="auto"/>
              <w:rPr>
                <w:rFonts w:cs="Arial"/>
                <w:szCs w:val="16"/>
              </w:rPr>
            </w:pPr>
            <w:bookmarkStart w:id="4" w:name="OLE_LINK1"/>
            <w:r w:rsidRPr="009D0446">
              <w:rPr>
                <w:rFonts w:cs="Arial" w:hint="eastAsia"/>
                <w:szCs w:val="16"/>
              </w:rPr>
              <w:t xml:space="preserve">Supplement for </w:t>
            </w:r>
            <w:r w:rsidRPr="009D0446">
              <w:rPr>
                <w:rFonts w:cs="Arial"/>
                <w:szCs w:val="16"/>
              </w:rPr>
              <w:t xml:space="preserve">Use case </w:t>
            </w:r>
            <w:r w:rsidRPr="009D0446">
              <w:rPr>
                <w:rFonts w:cs="Arial" w:hint="eastAsia"/>
                <w:szCs w:val="16"/>
              </w:rPr>
              <w:t>of</w:t>
            </w:r>
            <w:r w:rsidRPr="009D0446">
              <w:rPr>
                <w:rFonts w:cs="Arial"/>
                <w:szCs w:val="16"/>
              </w:rPr>
              <w:t xml:space="preserve"> </w:t>
            </w:r>
            <w:r w:rsidRPr="009D0446">
              <w:rPr>
                <w:rFonts w:cs="Arial" w:hint="eastAsia"/>
                <w:szCs w:val="16"/>
              </w:rPr>
              <w:t>UBS</w:t>
            </w:r>
            <w:bookmarkEnd w:id="4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9D0446" w:rsidRDefault="009D044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0446">
              <w:rPr>
                <w:rFonts w:eastAsia="Times New Roman" w:cs="Arial"/>
                <w:szCs w:val="18"/>
                <w:lang w:eastAsia="ar-SA"/>
              </w:rPr>
              <w:t>Revised to S1-190257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9D0446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D0446" w:rsidRPr="00A75C05" w:rsidTr="001F4E22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446" w:rsidRPr="009D0446" w:rsidRDefault="009D044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044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446" w:rsidRPr="009D0446" w:rsidRDefault="0011714C" w:rsidP="00822194">
            <w:pPr>
              <w:snapToGrid w:val="0"/>
              <w:spacing w:after="0" w:line="240" w:lineRule="auto"/>
            </w:pPr>
            <w:hyperlink r:id="rId10" w:history="1">
              <w:r w:rsidR="009D0446" w:rsidRPr="009D0446">
                <w:rPr>
                  <w:rStyle w:val="Hyperlink"/>
                  <w:rFonts w:cs="Arial"/>
                  <w:color w:val="auto"/>
                </w:rPr>
                <w:t>S1-190257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446" w:rsidRPr="009D0446" w:rsidRDefault="009D0446" w:rsidP="00822194">
            <w:pPr>
              <w:spacing w:after="0" w:line="240" w:lineRule="auto"/>
              <w:rPr>
                <w:rFonts w:cs="Arial"/>
                <w:szCs w:val="16"/>
              </w:rPr>
            </w:pPr>
            <w:r w:rsidRPr="009D0446">
              <w:rPr>
                <w:rFonts w:cs="Arial"/>
                <w:szCs w:val="16"/>
              </w:rPr>
              <w:t>ZTE Corporation, CATT</w:t>
            </w:r>
            <w:proofErr w:type="gramStart"/>
            <w:r w:rsidRPr="009D0446">
              <w:rPr>
                <w:rFonts w:cs="Arial"/>
                <w:szCs w:val="16"/>
              </w:rPr>
              <w:t>?,</w:t>
            </w:r>
            <w:proofErr w:type="gramEnd"/>
            <w:r w:rsidRPr="009D0446">
              <w:rPr>
                <w:rFonts w:cs="Arial"/>
                <w:szCs w:val="16"/>
              </w:rPr>
              <w:t xml:space="preserve"> China Unicom?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446" w:rsidRPr="009D0446" w:rsidRDefault="009D0446" w:rsidP="00822194">
            <w:pPr>
              <w:spacing w:after="0" w:line="240" w:lineRule="auto"/>
              <w:rPr>
                <w:rFonts w:cs="Arial"/>
                <w:szCs w:val="16"/>
              </w:rPr>
            </w:pPr>
            <w:r w:rsidRPr="009D0446">
              <w:rPr>
                <w:rFonts w:cs="Arial"/>
                <w:szCs w:val="16"/>
              </w:rPr>
              <w:t>Supplement for Use case of UBS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446" w:rsidRPr="009D0446" w:rsidRDefault="009D044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446" w:rsidRPr="009D0446" w:rsidRDefault="009D0446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D0446">
              <w:rPr>
                <w:rFonts w:eastAsia="Arial Unicode MS" w:cs="Arial"/>
                <w:szCs w:val="18"/>
                <w:lang w:eastAsia="ar-SA"/>
              </w:rPr>
              <w:t>Revision of S1-190027.</w:t>
            </w:r>
          </w:p>
        </w:tc>
      </w:tr>
      <w:tr w:rsidR="00A912E9" w:rsidRPr="00A75C05" w:rsidTr="001F4E22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1F4E22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F4E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1F4E22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A912E9" w:rsidRPr="001F4E22">
                <w:rPr>
                  <w:rStyle w:val="Hyperlink"/>
                  <w:rFonts w:cs="Arial"/>
                  <w:color w:val="auto"/>
                </w:rPr>
                <w:t>S1-190124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1F4E22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4E22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1F4E22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4E22">
              <w:rPr>
                <w:rFonts w:eastAsia="Times New Roman" w:cs="Arial"/>
                <w:szCs w:val="18"/>
                <w:lang w:eastAsia="ar-SA"/>
              </w:rPr>
              <w:t>Resolving EN for Use case of C2 communication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1F4E22" w:rsidRDefault="001F4E22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4E22">
              <w:rPr>
                <w:rFonts w:eastAsia="Times New Roman" w:cs="Arial"/>
                <w:szCs w:val="18"/>
                <w:lang w:eastAsia="ar-SA"/>
              </w:rPr>
              <w:t>Revised to S1-190258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1F4E22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F4E22" w:rsidRPr="00A75C05" w:rsidTr="00A23C9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E22" w:rsidRPr="001F4E22" w:rsidRDefault="001F4E22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F4E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E22" w:rsidRPr="001F4E22" w:rsidRDefault="0011714C" w:rsidP="00822194">
            <w:pPr>
              <w:snapToGrid w:val="0"/>
              <w:spacing w:after="0" w:line="240" w:lineRule="auto"/>
            </w:pPr>
            <w:hyperlink r:id="rId12" w:history="1">
              <w:r w:rsidR="001F4E22" w:rsidRPr="001F4E22">
                <w:rPr>
                  <w:rStyle w:val="Hyperlink"/>
                  <w:rFonts w:cs="Arial"/>
                  <w:color w:val="auto"/>
                </w:rPr>
                <w:t>S1-190258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E22" w:rsidRPr="001F4E22" w:rsidRDefault="001F4E22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4E22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E22" w:rsidRPr="001F4E22" w:rsidRDefault="001F4E22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4E22">
              <w:rPr>
                <w:rFonts w:eastAsia="Times New Roman" w:cs="Arial"/>
                <w:szCs w:val="18"/>
                <w:lang w:eastAsia="ar-SA"/>
              </w:rPr>
              <w:t>Resolving EN for Use case of C2 communication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E22" w:rsidRPr="001F4E22" w:rsidRDefault="001F4E22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E22" w:rsidRPr="001F4E22" w:rsidRDefault="001F4E22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F4E22">
              <w:rPr>
                <w:rFonts w:eastAsia="Arial Unicode MS" w:cs="Arial"/>
                <w:szCs w:val="18"/>
                <w:lang w:eastAsia="ar-SA"/>
              </w:rPr>
              <w:t>Revision of S1-190124.</w:t>
            </w:r>
          </w:p>
        </w:tc>
      </w:tr>
      <w:tr w:rsidR="00DE1500" w:rsidRPr="00A75C05" w:rsidTr="006145FD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E1500" w:rsidRPr="00A23C90" w:rsidRDefault="00DE1500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3C9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E1500" w:rsidRPr="00A23C90" w:rsidRDefault="0011714C" w:rsidP="0008227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DE1500" w:rsidRPr="00A23C90">
                <w:rPr>
                  <w:rStyle w:val="Hyperlink"/>
                  <w:rFonts w:cs="Arial"/>
                  <w:color w:val="auto"/>
                </w:rPr>
                <w:t>S1-190023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E1500" w:rsidRPr="00A23C90" w:rsidRDefault="00DE1500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C90">
              <w:rPr>
                <w:rFonts w:eastAsia="Times New Roman" w:cs="Arial" w:hint="eastAsia"/>
                <w:szCs w:val="18"/>
                <w:lang w:eastAsia="ar-SA"/>
              </w:rPr>
              <w:t xml:space="preserve">China Unicom, </w:t>
            </w:r>
            <w:r w:rsidRPr="00A23C9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E1500" w:rsidRPr="00A23C90" w:rsidRDefault="00DE1500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C90">
              <w:rPr>
                <w:rFonts w:eastAsia="Times New Roman" w:cs="Arial"/>
                <w:szCs w:val="18"/>
                <w:lang w:eastAsia="ar-SA"/>
              </w:rPr>
              <w:t xml:space="preserve">Use case for simultaneously support data transmission for UAVs and </w:t>
            </w:r>
            <w:proofErr w:type="spellStart"/>
            <w:r w:rsidRPr="00A23C90">
              <w:rPr>
                <w:rFonts w:eastAsia="Times New Roman" w:cs="Arial"/>
                <w:szCs w:val="18"/>
                <w:lang w:eastAsia="ar-SA"/>
              </w:rPr>
              <w:t>eMBB</w:t>
            </w:r>
            <w:proofErr w:type="spellEnd"/>
            <w:r w:rsidRPr="00A23C90">
              <w:rPr>
                <w:rFonts w:eastAsia="Times New Roman" w:cs="Arial"/>
                <w:szCs w:val="18"/>
                <w:lang w:eastAsia="ar-SA"/>
              </w:rPr>
              <w:t xml:space="preserve"> users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E1500" w:rsidRPr="00A23C90" w:rsidRDefault="00A23C90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C90">
              <w:rPr>
                <w:rFonts w:eastAsia="Times New Roman" w:cs="Arial"/>
                <w:szCs w:val="18"/>
                <w:lang w:eastAsia="ar-SA"/>
              </w:rPr>
              <w:t>Revised to S1-190259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E1500" w:rsidRPr="00A23C90" w:rsidRDefault="00DE1500" w:rsidP="0008227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3C90" w:rsidRPr="00A75C05" w:rsidTr="006145FD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3C90" w:rsidRPr="006145FD" w:rsidRDefault="00A23C90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145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3C90" w:rsidRPr="006145FD" w:rsidRDefault="0011714C" w:rsidP="0008227C">
            <w:pPr>
              <w:snapToGrid w:val="0"/>
              <w:spacing w:after="0" w:line="240" w:lineRule="auto"/>
            </w:pPr>
            <w:hyperlink r:id="rId14" w:history="1">
              <w:r w:rsidR="00A23C90" w:rsidRPr="006145FD">
                <w:rPr>
                  <w:rStyle w:val="Hyperlink"/>
                  <w:rFonts w:cs="Arial"/>
                  <w:color w:val="auto"/>
                </w:rPr>
                <w:t>S1-190259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3C90" w:rsidRPr="006145FD" w:rsidRDefault="00A23C90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45FD">
              <w:rPr>
                <w:rFonts w:eastAsia="Times New Roman" w:cs="Arial"/>
                <w:szCs w:val="18"/>
                <w:lang w:eastAsia="ar-SA"/>
              </w:rPr>
              <w:t>China Unicom, Huawei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3C90" w:rsidRPr="006145FD" w:rsidRDefault="00A23C90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45FD">
              <w:rPr>
                <w:rFonts w:eastAsia="Times New Roman" w:cs="Arial"/>
                <w:szCs w:val="18"/>
                <w:lang w:eastAsia="ar-SA"/>
              </w:rPr>
              <w:t xml:space="preserve">Use case for simultaneously support data transmission for UAVs and </w:t>
            </w:r>
            <w:proofErr w:type="spellStart"/>
            <w:r w:rsidRPr="006145FD">
              <w:rPr>
                <w:rFonts w:eastAsia="Times New Roman" w:cs="Arial"/>
                <w:szCs w:val="18"/>
                <w:lang w:eastAsia="ar-SA"/>
              </w:rPr>
              <w:t>eMBB</w:t>
            </w:r>
            <w:proofErr w:type="spellEnd"/>
            <w:r w:rsidRPr="006145FD">
              <w:rPr>
                <w:rFonts w:eastAsia="Times New Roman" w:cs="Arial"/>
                <w:szCs w:val="18"/>
                <w:lang w:eastAsia="ar-SA"/>
              </w:rPr>
              <w:t xml:space="preserve"> users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3C90" w:rsidRPr="006145FD" w:rsidRDefault="006145FD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45FD">
              <w:rPr>
                <w:rFonts w:eastAsia="Times New Roman" w:cs="Arial"/>
                <w:szCs w:val="18"/>
                <w:lang w:eastAsia="ar-SA"/>
              </w:rPr>
              <w:t>Revised to S1-190278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23C90" w:rsidRPr="006145FD" w:rsidRDefault="00A23C90" w:rsidP="0008227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45FD">
              <w:rPr>
                <w:rFonts w:eastAsia="Arial Unicode MS" w:cs="Arial"/>
                <w:szCs w:val="18"/>
                <w:lang w:eastAsia="ar-SA"/>
              </w:rPr>
              <w:t>Revision of S1-190023.</w:t>
            </w:r>
          </w:p>
        </w:tc>
      </w:tr>
      <w:tr w:rsidR="006145FD" w:rsidRPr="00A75C05" w:rsidTr="006145FD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FD" w:rsidRPr="006145FD" w:rsidRDefault="006145FD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145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FD" w:rsidRPr="006145FD" w:rsidRDefault="0011714C" w:rsidP="0008227C">
            <w:pPr>
              <w:snapToGrid w:val="0"/>
              <w:spacing w:after="0" w:line="240" w:lineRule="auto"/>
            </w:pPr>
            <w:hyperlink r:id="rId15" w:history="1">
              <w:r w:rsidR="006145FD" w:rsidRPr="006145FD">
                <w:rPr>
                  <w:rStyle w:val="Hyperlink"/>
                  <w:rFonts w:cs="Arial"/>
                  <w:color w:val="auto"/>
                </w:rPr>
                <w:t>S1-190278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FD" w:rsidRPr="006145FD" w:rsidRDefault="006145FD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45FD">
              <w:rPr>
                <w:rFonts w:eastAsia="Times New Roman" w:cs="Arial"/>
                <w:szCs w:val="18"/>
                <w:lang w:eastAsia="ar-SA"/>
              </w:rPr>
              <w:t>China Unicom, Huawei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FD" w:rsidRPr="006145FD" w:rsidRDefault="006145FD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45FD">
              <w:rPr>
                <w:rFonts w:eastAsia="Times New Roman" w:cs="Arial"/>
                <w:szCs w:val="18"/>
                <w:lang w:eastAsia="ar-SA"/>
              </w:rPr>
              <w:t xml:space="preserve">Use case for simultaneously support data transmission for UAVs and </w:t>
            </w:r>
            <w:proofErr w:type="spellStart"/>
            <w:r w:rsidRPr="006145FD">
              <w:rPr>
                <w:rFonts w:eastAsia="Times New Roman" w:cs="Arial"/>
                <w:szCs w:val="18"/>
                <w:lang w:eastAsia="ar-SA"/>
              </w:rPr>
              <w:t>eMBB</w:t>
            </w:r>
            <w:proofErr w:type="spellEnd"/>
            <w:r w:rsidRPr="006145FD">
              <w:rPr>
                <w:rFonts w:eastAsia="Times New Roman" w:cs="Arial"/>
                <w:szCs w:val="18"/>
                <w:lang w:eastAsia="ar-SA"/>
              </w:rPr>
              <w:t xml:space="preserve"> users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FD" w:rsidRPr="006145FD" w:rsidRDefault="006145FD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FD" w:rsidRDefault="006145FD" w:rsidP="0008227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45FD">
              <w:rPr>
                <w:rFonts w:eastAsia="Arial Unicode MS" w:cs="Arial"/>
                <w:i/>
                <w:szCs w:val="18"/>
                <w:lang w:eastAsia="ar-SA"/>
              </w:rPr>
              <w:t>Revision of S1-190023.</w:t>
            </w:r>
          </w:p>
          <w:p w:rsidR="006145FD" w:rsidRPr="006145FD" w:rsidRDefault="006145FD" w:rsidP="0008227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45FD">
              <w:rPr>
                <w:rFonts w:eastAsia="Arial Unicode MS" w:cs="Arial"/>
                <w:szCs w:val="18"/>
                <w:lang w:eastAsia="ar-SA"/>
              </w:rPr>
              <w:t>Revision of S1-190259.</w:t>
            </w:r>
          </w:p>
        </w:tc>
      </w:tr>
      <w:tr w:rsidR="00A912E9" w:rsidRPr="00A75C05" w:rsidTr="00A23C9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A23C90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3C9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A23C90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A912E9" w:rsidRPr="00A23C90">
                <w:rPr>
                  <w:rStyle w:val="Hyperlink"/>
                  <w:rFonts w:cs="Arial"/>
                  <w:color w:val="auto"/>
                </w:rPr>
                <w:t>S1-190016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A23C90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C90">
              <w:rPr>
                <w:rFonts w:eastAsia="Times New Roman" w:cs="Arial" w:hint="eastAsia"/>
                <w:szCs w:val="18"/>
                <w:lang w:eastAsia="ar-SA"/>
              </w:rPr>
              <w:t>China Unicom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A23C90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C90">
              <w:rPr>
                <w:rFonts w:eastAsia="Times New Roman" w:cs="Arial"/>
                <w:szCs w:val="18"/>
                <w:lang w:eastAsia="ar-SA"/>
              </w:rPr>
              <w:t>Discussion of Computation of UAV Density and Range of Inspection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A23C90" w:rsidRDefault="00A23C90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C90">
              <w:rPr>
                <w:rFonts w:eastAsia="Times New Roman" w:cs="Arial"/>
                <w:szCs w:val="18"/>
                <w:lang w:eastAsia="ar-SA"/>
              </w:rPr>
              <w:t>Revised to S1-190260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A23C90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3C90" w:rsidRPr="00A75C05" w:rsidTr="00A832F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23C90" w:rsidRPr="00A23C90" w:rsidRDefault="00A23C90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3C9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23C90" w:rsidRPr="00A23C90" w:rsidRDefault="0011714C" w:rsidP="00822194">
            <w:pPr>
              <w:snapToGrid w:val="0"/>
              <w:spacing w:after="0" w:line="240" w:lineRule="auto"/>
            </w:pPr>
            <w:hyperlink r:id="rId17" w:history="1">
              <w:r w:rsidR="00A23C90" w:rsidRPr="00A23C90">
                <w:rPr>
                  <w:rStyle w:val="Hyperlink"/>
                  <w:rFonts w:cs="Arial"/>
                  <w:color w:val="auto"/>
                </w:rPr>
                <w:t>S1-190260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23C90" w:rsidRPr="00A23C90" w:rsidRDefault="00A23C90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C90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23C90" w:rsidRPr="00A23C90" w:rsidRDefault="00A23C90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C90">
              <w:rPr>
                <w:rFonts w:eastAsia="Times New Roman" w:cs="Arial"/>
                <w:szCs w:val="18"/>
                <w:lang w:eastAsia="ar-SA"/>
              </w:rPr>
              <w:t>Discussion of Computation of UAV Density and Range of Inspection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23C90" w:rsidRPr="00A23C90" w:rsidRDefault="00A23C90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3C9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23C90" w:rsidRDefault="00A23C90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3C90">
              <w:rPr>
                <w:rFonts w:eastAsia="Arial Unicode MS" w:cs="Arial"/>
                <w:szCs w:val="18"/>
                <w:lang w:eastAsia="ar-SA"/>
              </w:rPr>
              <w:t>Revision of S1-190016.</w:t>
            </w:r>
          </w:p>
          <w:p w:rsidR="00A23C90" w:rsidRPr="00A23C90" w:rsidRDefault="00A23C90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23C90" w:rsidRDefault="00A23C90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Add this into Annex</w:t>
            </w:r>
          </w:p>
          <w:p w:rsidR="00A23C90" w:rsidRPr="00A23C90" w:rsidRDefault="00A23C90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A23C90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A912E9" w:rsidRPr="00A75C05" w:rsidTr="006145FD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A832F4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32F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A832F4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A912E9" w:rsidRPr="00A832F4">
                <w:rPr>
                  <w:rStyle w:val="Hyperlink"/>
                  <w:rFonts w:cs="Arial"/>
                  <w:color w:val="auto"/>
                </w:rPr>
                <w:t>S1-190019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A832F4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2F4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A832F4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2F4">
              <w:rPr>
                <w:rFonts w:eastAsia="Times New Roman" w:cs="Arial"/>
                <w:szCs w:val="18"/>
                <w:lang w:eastAsia="ar-SA"/>
              </w:rPr>
              <w:t>Isolated deployment of Radio Access through UAV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A832F4" w:rsidRDefault="00A832F4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2F4">
              <w:rPr>
                <w:rFonts w:eastAsia="Times New Roman" w:cs="Arial"/>
                <w:szCs w:val="18"/>
                <w:lang w:eastAsia="ar-SA"/>
              </w:rPr>
              <w:t>Revised to S1-190261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A832F4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832F4" w:rsidRPr="00A75C05" w:rsidTr="006145FD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832F4" w:rsidRPr="006145FD" w:rsidRDefault="00A832F4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145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832F4" w:rsidRPr="006145FD" w:rsidRDefault="0011714C" w:rsidP="00822194">
            <w:pPr>
              <w:snapToGrid w:val="0"/>
              <w:spacing w:after="0" w:line="240" w:lineRule="auto"/>
            </w:pPr>
            <w:hyperlink r:id="rId19" w:history="1">
              <w:r w:rsidR="00A832F4" w:rsidRPr="006145FD">
                <w:rPr>
                  <w:rStyle w:val="Hyperlink"/>
                  <w:rFonts w:cs="Arial"/>
                  <w:color w:val="auto"/>
                </w:rPr>
                <w:t>S1-190261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832F4" w:rsidRPr="006145FD" w:rsidRDefault="00A832F4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45FD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832F4" w:rsidRPr="006145FD" w:rsidRDefault="00A832F4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45FD">
              <w:rPr>
                <w:rFonts w:eastAsia="Times New Roman" w:cs="Arial"/>
                <w:szCs w:val="18"/>
                <w:lang w:eastAsia="ar-SA"/>
              </w:rPr>
              <w:t>Isolated deployment of Radio Access through UAV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832F4" w:rsidRPr="006145FD" w:rsidRDefault="006145FD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45FD">
              <w:rPr>
                <w:rFonts w:eastAsia="Times New Roman" w:cs="Arial"/>
                <w:szCs w:val="18"/>
                <w:lang w:eastAsia="ar-SA"/>
              </w:rPr>
              <w:t>Revised to S1-190276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832F4" w:rsidRPr="006145FD" w:rsidRDefault="00A832F4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45FD">
              <w:rPr>
                <w:rFonts w:eastAsia="Arial Unicode MS" w:cs="Arial"/>
                <w:szCs w:val="18"/>
                <w:lang w:eastAsia="ar-SA"/>
              </w:rPr>
              <w:t>Revision of S1-190019.</w:t>
            </w:r>
          </w:p>
        </w:tc>
      </w:tr>
      <w:tr w:rsidR="006145FD" w:rsidRPr="00A75C05" w:rsidTr="006145FD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FD" w:rsidRPr="006145FD" w:rsidRDefault="006145FD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145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FD" w:rsidRPr="006145FD" w:rsidRDefault="0011714C" w:rsidP="00822194">
            <w:pPr>
              <w:snapToGrid w:val="0"/>
              <w:spacing w:after="0" w:line="240" w:lineRule="auto"/>
            </w:pPr>
            <w:hyperlink r:id="rId20" w:history="1">
              <w:r w:rsidR="006145FD" w:rsidRPr="006145FD">
                <w:rPr>
                  <w:rStyle w:val="Hyperlink"/>
                  <w:rFonts w:cs="Arial"/>
                  <w:color w:val="auto"/>
                </w:rPr>
                <w:t>S1-190276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FD" w:rsidRPr="006145FD" w:rsidRDefault="006145FD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45FD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FD" w:rsidRPr="006145FD" w:rsidRDefault="006145FD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45FD">
              <w:rPr>
                <w:rFonts w:eastAsia="Times New Roman" w:cs="Arial"/>
                <w:szCs w:val="18"/>
                <w:lang w:eastAsia="ar-SA"/>
              </w:rPr>
              <w:t>Isolated deployment of Radio Access through UAV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FD" w:rsidRPr="006145FD" w:rsidRDefault="006145FD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FD" w:rsidRDefault="006145FD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45FD">
              <w:rPr>
                <w:rFonts w:eastAsia="Arial Unicode MS" w:cs="Arial"/>
                <w:i/>
                <w:szCs w:val="18"/>
                <w:lang w:eastAsia="ar-SA"/>
              </w:rPr>
              <w:t>Revision of S1-190019.</w:t>
            </w:r>
          </w:p>
          <w:p w:rsidR="006145FD" w:rsidRPr="006145FD" w:rsidRDefault="006145FD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45FD">
              <w:rPr>
                <w:rFonts w:eastAsia="Arial Unicode MS" w:cs="Arial"/>
                <w:szCs w:val="18"/>
                <w:lang w:eastAsia="ar-SA"/>
              </w:rPr>
              <w:t>Revision of S1-190261.</w:t>
            </w:r>
          </w:p>
        </w:tc>
      </w:tr>
      <w:tr w:rsidR="00A912E9" w:rsidRPr="00A75C05" w:rsidTr="0094731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94731C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731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94731C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A912E9" w:rsidRPr="0094731C">
                <w:rPr>
                  <w:rStyle w:val="Hyperlink"/>
                  <w:rFonts w:cs="Arial"/>
                  <w:color w:val="auto"/>
                </w:rPr>
                <w:t>S1-190020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94731C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731C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94731C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731C">
              <w:rPr>
                <w:rFonts w:eastAsia="Times New Roman" w:cs="Arial"/>
                <w:szCs w:val="18"/>
                <w:lang w:eastAsia="ar-SA"/>
              </w:rPr>
              <w:t>Radio Access through UAV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94731C" w:rsidRDefault="0094731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731C">
              <w:rPr>
                <w:rFonts w:eastAsia="Times New Roman" w:cs="Arial"/>
                <w:szCs w:val="18"/>
                <w:lang w:eastAsia="ar-SA"/>
              </w:rPr>
              <w:t>Revised to S1-190262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94731C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4731C" w:rsidRPr="00A75C05" w:rsidTr="002C33D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31C" w:rsidRPr="0094731C" w:rsidRDefault="0094731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731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31C" w:rsidRPr="0094731C" w:rsidRDefault="0011714C" w:rsidP="00822194">
            <w:pPr>
              <w:snapToGrid w:val="0"/>
              <w:spacing w:after="0" w:line="240" w:lineRule="auto"/>
            </w:pPr>
            <w:hyperlink r:id="rId22" w:history="1">
              <w:r w:rsidR="0094731C" w:rsidRPr="0094731C">
                <w:rPr>
                  <w:rStyle w:val="Hyperlink"/>
                  <w:rFonts w:cs="Arial"/>
                  <w:color w:val="auto"/>
                </w:rPr>
                <w:t>S1-190262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31C" w:rsidRPr="0094731C" w:rsidRDefault="0094731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731C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31C" w:rsidRPr="0094731C" w:rsidRDefault="0094731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731C">
              <w:rPr>
                <w:rFonts w:eastAsia="Times New Roman" w:cs="Arial"/>
                <w:szCs w:val="18"/>
                <w:lang w:eastAsia="ar-SA"/>
              </w:rPr>
              <w:t>Radio Access through UAV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31C" w:rsidRPr="0094731C" w:rsidRDefault="0094731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31C" w:rsidRPr="0094731C" w:rsidRDefault="0094731C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731C">
              <w:rPr>
                <w:rFonts w:eastAsia="Arial Unicode MS" w:cs="Arial"/>
                <w:szCs w:val="18"/>
                <w:lang w:eastAsia="ar-SA"/>
              </w:rPr>
              <w:t>Revision of S1-190020.</w:t>
            </w:r>
          </w:p>
        </w:tc>
      </w:tr>
      <w:tr w:rsidR="00A912E9" w:rsidRPr="00A75C05" w:rsidTr="009018A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2C33DB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C33D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2C33DB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A912E9" w:rsidRPr="002C33DB">
                <w:rPr>
                  <w:rStyle w:val="Hyperlink"/>
                  <w:rFonts w:cs="Arial"/>
                  <w:color w:val="auto"/>
                </w:rPr>
                <w:t>S1-190021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2C33DB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33DB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2C33DB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33DB">
              <w:rPr>
                <w:rFonts w:eastAsia="Times New Roman" w:cs="Arial"/>
                <w:szCs w:val="18"/>
                <w:lang w:eastAsia="ar-SA"/>
              </w:rPr>
              <w:t>Separation of UAV service area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2C33DB" w:rsidRDefault="002C33DB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33DB">
              <w:rPr>
                <w:rFonts w:eastAsia="Times New Roman" w:cs="Arial"/>
                <w:szCs w:val="18"/>
                <w:lang w:eastAsia="ar-SA"/>
              </w:rPr>
              <w:t>Revised to S1-190263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2C33DB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C33DB" w:rsidRPr="00A75C05" w:rsidTr="009018A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33DB" w:rsidRPr="009018A4" w:rsidRDefault="002C33DB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018A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33DB" w:rsidRPr="009018A4" w:rsidRDefault="0011714C" w:rsidP="00822194">
            <w:pPr>
              <w:snapToGrid w:val="0"/>
              <w:spacing w:after="0" w:line="240" w:lineRule="auto"/>
            </w:pPr>
            <w:hyperlink r:id="rId24" w:history="1">
              <w:r w:rsidR="002C33DB" w:rsidRPr="009018A4">
                <w:rPr>
                  <w:rStyle w:val="Hyperlink"/>
                  <w:rFonts w:cs="Arial"/>
                  <w:color w:val="auto"/>
                </w:rPr>
                <w:t>S1-190263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33DB" w:rsidRPr="009018A4" w:rsidRDefault="002C33DB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8A4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33DB" w:rsidRPr="009018A4" w:rsidRDefault="002C33DB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8A4">
              <w:rPr>
                <w:rFonts w:eastAsia="Times New Roman" w:cs="Arial"/>
                <w:szCs w:val="18"/>
                <w:lang w:eastAsia="ar-SA"/>
              </w:rPr>
              <w:t>Separation of UAV service area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33DB" w:rsidRPr="009018A4" w:rsidRDefault="009018A4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8A4">
              <w:rPr>
                <w:rFonts w:eastAsia="Times New Roman" w:cs="Arial"/>
                <w:szCs w:val="18"/>
                <w:lang w:eastAsia="ar-SA"/>
              </w:rPr>
              <w:t>Revised to S1-190282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33DB" w:rsidRPr="009018A4" w:rsidRDefault="002C33DB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18A4">
              <w:rPr>
                <w:rFonts w:eastAsia="Arial Unicode MS" w:cs="Arial"/>
                <w:szCs w:val="18"/>
                <w:lang w:eastAsia="ar-SA"/>
              </w:rPr>
              <w:t>Revision of S1-190021.</w:t>
            </w:r>
          </w:p>
        </w:tc>
      </w:tr>
      <w:tr w:rsidR="009018A4" w:rsidRPr="00A75C05" w:rsidTr="009018A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8A4" w:rsidRPr="009018A4" w:rsidRDefault="009018A4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018A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8A4" w:rsidRPr="009018A4" w:rsidRDefault="0011714C" w:rsidP="00822194">
            <w:pPr>
              <w:snapToGrid w:val="0"/>
              <w:spacing w:after="0" w:line="240" w:lineRule="auto"/>
            </w:pPr>
            <w:hyperlink r:id="rId25" w:history="1">
              <w:r w:rsidR="009018A4" w:rsidRPr="009018A4">
                <w:rPr>
                  <w:rStyle w:val="Hyperlink"/>
                  <w:rFonts w:cs="Arial"/>
                  <w:color w:val="auto"/>
                </w:rPr>
                <w:t>S1-190282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8A4" w:rsidRPr="009018A4" w:rsidRDefault="009018A4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8A4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8A4" w:rsidRPr="009018A4" w:rsidRDefault="009018A4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8A4">
              <w:rPr>
                <w:rFonts w:eastAsia="Times New Roman" w:cs="Arial"/>
                <w:szCs w:val="18"/>
                <w:lang w:eastAsia="ar-SA"/>
              </w:rPr>
              <w:t>Separation of UAV service area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8A4" w:rsidRPr="009018A4" w:rsidRDefault="009018A4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8A4" w:rsidRDefault="009018A4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18A4">
              <w:rPr>
                <w:rFonts w:eastAsia="Arial Unicode MS" w:cs="Arial"/>
                <w:i/>
                <w:szCs w:val="18"/>
                <w:lang w:eastAsia="ar-SA"/>
              </w:rPr>
              <w:t>Revision of S1-190021.</w:t>
            </w:r>
          </w:p>
          <w:p w:rsidR="009018A4" w:rsidRPr="009018A4" w:rsidRDefault="009018A4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18A4">
              <w:rPr>
                <w:rFonts w:eastAsia="Arial Unicode MS" w:cs="Arial"/>
                <w:szCs w:val="18"/>
                <w:lang w:eastAsia="ar-SA"/>
              </w:rPr>
              <w:t>Revision of S1-190263.</w:t>
            </w:r>
          </w:p>
        </w:tc>
      </w:tr>
      <w:tr w:rsidR="00DE1500" w:rsidRPr="00A75C05" w:rsidTr="00C0029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E1500" w:rsidRPr="00C00295" w:rsidRDefault="00DE1500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0029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E1500" w:rsidRPr="00C00295" w:rsidRDefault="0011714C" w:rsidP="0008227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="00DE1500" w:rsidRPr="00C00295">
                <w:rPr>
                  <w:rStyle w:val="Hyperlink"/>
                  <w:rFonts w:cs="Arial"/>
                  <w:color w:val="auto"/>
                </w:rPr>
                <w:t>S1-190014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E1500" w:rsidRPr="00C00295" w:rsidRDefault="00DE1500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295">
              <w:rPr>
                <w:rFonts w:eastAsia="Times New Roman" w:cs="Arial" w:hint="eastAsia"/>
                <w:szCs w:val="18"/>
                <w:lang w:eastAsia="ar-SA"/>
              </w:rPr>
              <w:t>China Unicom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E1500" w:rsidRPr="00C00295" w:rsidRDefault="00DE1500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295">
              <w:rPr>
                <w:rFonts w:eastAsia="Times New Roman" w:cs="Arial"/>
                <w:szCs w:val="18"/>
                <w:lang w:eastAsia="ar-SA"/>
              </w:rPr>
              <w:t>Discussion of</w:t>
            </w:r>
            <w:r w:rsidRPr="00C00295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C00295">
              <w:rPr>
                <w:rFonts w:eastAsia="Times New Roman" w:cs="Arial"/>
                <w:szCs w:val="18"/>
                <w:lang w:eastAsia="ar-SA"/>
              </w:rPr>
              <w:t>Time Delay Calculation of Unmanned Aerial Vehicle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E1500" w:rsidRPr="00C00295" w:rsidRDefault="00C00295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295">
              <w:rPr>
                <w:rFonts w:eastAsia="Times New Roman" w:cs="Arial"/>
                <w:szCs w:val="18"/>
                <w:lang w:eastAsia="ar-SA"/>
              </w:rPr>
              <w:t>Revised to S1-190275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E1500" w:rsidRPr="00C00295" w:rsidRDefault="00DE1500" w:rsidP="0008227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295" w:rsidRPr="00A75C05" w:rsidTr="00C0029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295" w:rsidRPr="00C00295" w:rsidRDefault="00C00295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0029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295" w:rsidRPr="00C00295" w:rsidRDefault="0011714C" w:rsidP="0008227C">
            <w:pPr>
              <w:snapToGrid w:val="0"/>
              <w:spacing w:after="0" w:line="240" w:lineRule="auto"/>
            </w:pPr>
            <w:hyperlink r:id="rId27" w:history="1">
              <w:r w:rsidR="00C00295" w:rsidRPr="00C00295">
                <w:rPr>
                  <w:rStyle w:val="Hyperlink"/>
                  <w:rFonts w:cs="Arial"/>
                  <w:color w:val="auto"/>
                </w:rPr>
                <w:t>S1-190275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295" w:rsidRPr="00C00295" w:rsidRDefault="00C00295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295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295" w:rsidRPr="00C00295" w:rsidRDefault="00C00295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295">
              <w:rPr>
                <w:rFonts w:eastAsia="Times New Roman" w:cs="Arial"/>
                <w:szCs w:val="18"/>
                <w:lang w:eastAsia="ar-SA"/>
              </w:rPr>
              <w:t>Discussion of Time Delay Calculation of Unmanned Aerial Vehicle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295" w:rsidRPr="00C00295" w:rsidRDefault="00C00295" w:rsidP="000822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295" w:rsidRPr="00C00295" w:rsidRDefault="00C00295" w:rsidP="0008227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0295">
              <w:rPr>
                <w:rFonts w:eastAsia="Arial Unicode MS" w:cs="Arial"/>
                <w:szCs w:val="18"/>
                <w:lang w:eastAsia="ar-SA"/>
              </w:rPr>
              <w:t>Revision of S1-190014.</w:t>
            </w:r>
          </w:p>
        </w:tc>
      </w:tr>
      <w:tr w:rsidR="00A912E9" w:rsidRPr="00A75C05" w:rsidTr="00FC76E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FC76EE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76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FC76EE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A912E9" w:rsidRPr="00FC76EE">
                <w:rPr>
                  <w:rStyle w:val="Hyperlink"/>
                  <w:rFonts w:cs="Arial"/>
                  <w:color w:val="auto"/>
                </w:rPr>
                <w:t>S1-190024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FC76EE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76EE">
              <w:rPr>
                <w:rFonts w:eastAsia="Times New Roman" w:cs="Arial" w:hint="eastAsia"/>
                <w:szCs w:val="18"/>
                <w:lang w:eastAsia="ar-SA"/>
              </w:rPr>
              <w:t>China Unicom</w:t>
            </w:r>
            <w:r w:rsidRPr="00FC76EE">
              <w:rPr>
                <w:rFonts w:eastAsia="Times New Roman" w:cs="Arial"/>
                <w:szCs w:val="18"/>
                <w:lang w:eastAsia="ar-SA"/>
              </w:rPr>
              <w:t>, Huawei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FC76EE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76EE">
              <w:rPr>
                <w:rFonts w:eastAsia="Times New Roman" w:cs="Arial"/>
                <w:szCs w:val="18"/>
                <w:lang w:eastAsia="ar-SA"/>
              </w:rPr>
              <w:t>Use case for autonomous UAVs controlled by AI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FC76EE" w:rsidRDefault="00FC76E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76EE">
              <w:rPr>
                <w:rFonts w:eastAsia="Times New Roman" w:cs="Arial"/>
                <w:szCs w:val="18"/>
                <w:lang w:eastAsia="ar-SA"/>
              </w:rPr>
              <w:t>Revised to S1-190264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FC76EE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76EE" w:rsidRPr="00A75C05" w:rsidTr="002065D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6EE" w:rsidRPr="00FC76EE" w:rsidRDefault="00FC76E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76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6EE" w:rsidRPr="00FC76EE" w:rsidRDefault="0011714C" w:rsidP="00822194">
            <w:pPr>
              <w:snapToGrid w:val="0"/>
              <w:spacing w:after="0" w:line="240" w:lineRule="auto"/>
            </w:pPr>
            <w:hyperlink r:id="rId29" w:history="1">
              <w:r w:rsidR="00FC76EE" w:rsidRPr="00FC76EE">
                <w:rPr>
                  <w:rStyle w:val="Hyperlink"/>
                  <w:rFonts w:cs="Arial"/>
                  <w:color w:val="auto"/>
                </w:rPr>
                <w:t>S1-190264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6EE" w:rsidRPr="00FC76EE" w:rsidRDefault="00FC76E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76EE">
              <w:rPr>
                <w:rFonts w:eastAsia="Times New Roman" w:cs="Arial"/>
                <w:szCs w:val="18"/>
                <w:lang w:eastAsia="ar-SA"/>
              </w:rPr>
              <w:t>China Unicom, Huawei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6EE" w:rsidRPr="00FC76EE" w:rsidRDefault="00FC76E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76EE">
              <w:rPr>
                <w:rFonts w:eastAsia="Times New Roman" w:cs="Arial"/>
                <w:szCs w:val="18"/>
                <w:lang w:eastAsia="ar-SA"/>
              </w:rPr>
              <w:t>Use case for autonomous UAVs controlled by AI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6EE" w:rsidRPr="00FC76EE" w:rsidRDefault="00FC76E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6EE" w:rsidRPr="00FC76EE" w:rsidRDefault="00FC76E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C76EE">
              <w:rPr>
                <w:rFonts w:eastAsia="Arial Unicode MS" w:cs="Arial"/>
                <w:szCs w:val="18"/>
                <w:lang w:eastAsia="ar-SA"/>
              </w:rPr>
              <w:t>Revision of S1-190024.</w:t>
            </w:r>
          </w:p>
        </w:tc>
      </w:tr>
      <w:tr w:rsidR="00A912E9" w:rsidRPr="00A75C05" w:rsidTr="002065D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2065DF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65D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2065DF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A912E9" w:rsidRPr="002065DF">
                <w:rPr>
                  <w:rStyle w:val="Hyperlink"/>
                  <w:rFonts w:cs="Arial"/>
                  <w:color w:val="auto"/>
                </w:rPr>
                <w:t>S1-190026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2065DF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5DF">
              <w:rPr>
                <w:rFonts w:eastAsia="Times New Roman" w:cs="Arial" w:hint="eastAsia"/>
                <w:szCs w:val="18"/>
                <w:lang w:eastAsia="ar-SA"/>
              </w:rPr>
              <w:t>ZTE Corporation, China Unicom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2065DF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5DF">
              <w:rPr>
                <w:rFonts w:eastAsia="Times New Roman" w:cs="Arial" w:hint="eastAsia"/>
                <w:szCs w:val="18"/>
                <w:lang w:eastAsia="ar-SA"/>
              </w:rPr>
              <w:t>Use Case of modification UAV controller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2065DF" w:rsidRDefault="002065DF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5DF">
              <w:rPr>
                <w:rFonts w:eastAsia="Times New Roman" w:cs="Arial"/>
                <w:szCs w:val="18"/>
                <w:lang w:eastAsia="ar-SA"/>
              </w:rPr>
              <w:t>Revised to S1-190272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2065DF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65DF" w:rsidRPr="00A75C05" w:rsidTr="002065D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5DF" w:rsidRPr="002065DF" w:rsidRDefault="002065DF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65D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5DF" w:rsidRPr="002065DF" w:rsidRDefault="0011714C" w:rsidP="00822194">
            <w:pPr>
              <w:snapToGrid w:val="0"/>
              <w:spacing w:after="0" w:line="240" w:lineRule="auto"/>
            </w:pPr>
            <w:hyperlink r:id="rId31" w:history="1">
              <w:r w:rsidR="002065DF" w:rsidRPr="002065DF">
                <w:rPr>
                  <w:rStyle w:val="Hyperlink"/>
                  <w:rFonts w:cs="Arial"/>
                  <w:color w:val="auto"/>
                </w:rPr>
                <w:t>S1-190272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5DF" w:rsidRPr="002065DF" w:rsidRDefault="002065DF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5DF">
              <w:rPr>
                <w:rFonts w:eastAsia="Times New Roman" w:cs="Arial"/>
                <w:szCs w:val="18"/>
                <w:lang w:eastAsia="ar-SA"/>
              </w:rPr>
              <w:t>ZTE Corporation, China Unicom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5DF" w:rsidRPr="002065DF" w:rsidRDefault="002065DF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5DF">
              <w:rPr>
                <w:rFonts w:eastAsia="Times New Roman" w:cs="Arial"/>
                <w:szCs w:val="18"/>
                <w:lang w:eastAsia="ar-SA"/>
              </w:rPr>
              <w:t>Use Case of modification UAV controller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5DF" w:rsidRPr="002065DF" w:rsidRDefault="002065DF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5DF" w:rsidRPr="002065DF" w:rsidRDefault="002065DF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65DF">
              <w:rPr>
                <w:rFonts w:eastAsia="Arial Unicode MS" w:cs="Arial"/>
                <w:szCs w:val="18"/>
                <w:lang w:eastAsia="ar-SA"/>
              </w:rPr>
              <w:t>Revision of S1-190026.</w:t>
            </w:r>
          </w:p>
        </w:tc>
      </w:tr>
      <w:tr w:rsidR="00A912E9" w:rsidRPr="00A75C05" w:rsidTr="00362D2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362D2A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2D2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362D2A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2" w:history="1">
              <w:r w:rsidR="00A912E9" w:rsidRPr="00362D2A">
                <w:rPr>
                  <w:rStyle w:val="Hyperlink"/>
                  <w:rFonts w:cs="Arial"/>
                  <w:color w:val="auto"/>
                </w:rPr>
                <w:t>S1-190059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362D2A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2D2A">
              <w:rPr>
                <w:rFonts w:eastAsia="Times New Roman" w:cs="Arial" w:hint="eastAsia"/>
                <w:szCs w:val="18"/>
                <w:lang w:eastAsia="ar-SA"/>
              </w:rPr>
              <w:t>China Unicom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362D2A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2D2A">
              <w:rPr>
                <w:rFonts w:eastAsia="Times New Roman" w:cs="Arial"/>
                <w:szCs w:val="18"/>
                <w:lang w:eastAsia="ar-SA"/>
              </w:rPr>
              <w:t>Use case for user path optimization of UAVs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362D2A" w:rsidRDefault="00362D2A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2D2A">
              <w:rPr>
                <w:rFonts w:eastAsia="Times New Roman" w:cs="Arial"/>
                <w:szCs w:val="18"/>
                <w:lang w:eastAsia="ar-SA"/>
              </w:rPr>
              <w:t>Revised to S1-190271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362D2A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62D2A" w:rsidRPr="00A75C05" w:rsidTr="00C0029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D2A" w:rsidRPr="00362D2A" w:rsidRDefault="00362D2A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2D2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D2A" w:rsidRPr="00362D2A" w:rsidRDefault="0011714C" w:rsidP="00822194">
            <w:pPr>
              <w:snapToGrid w:val="0"/>
              <w:spacing w:after="0" w:line="240" w:lineRule="auto"/>
            </w:pPr>
            <w:hyperlink r:id="rId33" w:history="1">
              <w:r w:rsidR="00362D2A" w:rsidRPr="00362D2A">
                <w:rPr>
                  <w:rStyle w:val="Hyperlink"/>
                  <w:rFonts w:cs="Arial"/>
                  <w:color w:val="auto"/>
                </w:rPr>
                <w:t>S1-190271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D2A" w:rsidRPr="00362D2A" w:rsidRDefault="00362D2A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2D2A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D2A" w:rsidRPr="00362D2A" w:rsidRDefault="00362D2A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2D2A">
              <w:rPr>
                <w:rFonts w:eastAsia="Times New Roman" w:cs="Arial"/>
                <w:szCs w:val="18"/>
                <w:lang w:eastAsia="ar-SA"/>
              </w:rPr>
              <w:t>Use case for user path optimization of UAVs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D2A" w:rsidRPr="00362D2A" w:rsidRDefault="00362D2A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D2A" w:rsidRPr="00362D2A" w:rsidRDefault="00362D2A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62D2A">
              <w:rPr>
                <w:rFonts w:eastAsia="Arial Unicode MS" w:cs="Arial"/>
                <w:szCs w:val="18"/>
                <w:lang w:eastAsia="ar-SA"/>
              </w:rPr>
              <w:t>Revision of S1-190059.</w:t>
            </w:r>
          </w:p>
        </w:tc>
      </w:tr>
      <w:tr w:rsidR="00A912E9" w:rsidRPr="00A75C05" w:rsidTr="00C0029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C00295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0029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C00295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4" w:history="1">
              <w:r w:rsidR="00A912E9" w:rsidRPr="00C00295">
                <w:rPr>
                  <w:rStyle w:val="Hyperlink"/>
                  <w:rFonts w:cs="Arial"/>
                  <w:color w:val="auto"/>
                </w:rPr>
                <w:t>S1-190062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C00295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295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C00295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295">
              <w:rPr>
                <w:rFonts w:eastAsia="Times New Roman" w:cs="Arial"/>
                <w:szCs w:val="18"/>
                <w:lang w:eastAsia="ar-SA"/>
              </w:rPr>
              <w:t>Use case for network resource adaptation to UAV needs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C00295" w:rsidRDefault="00C00295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295">
              <w:rPr>
                <w:rFonts w:eastAsia="Times New Roman" w:cs="Arial"/>
                <w:szCs w:val="18"/>
                <w:lang w:eastAsia="ar-SA"/>
              </w:rPr>
              <w:t>Revised to S1-190274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C00295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0295" w:rsidRPr="00A75C05" w:rsidTr="00C0029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295" w:rsidRPr="00C00295" w:rsidRDefault="00C00295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0029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295" w:rsidRPr="00C00295" w:rsidRDefault="0011714C" w:rsidP="00822194">
            <w:pPr>
              <w:snapToGrid w:val="0"/>
              <w:spacing w:after="0" w:line="240" w:lineRule="auto"/>
            </w:pPr>
            <w:hyperlink r:id="rId35" w:history="1">
              <w:r w:rsidR="00C00295" w:rsidRPr="00C00295">
                <w:rPr>
                  <w:rStyle w:val="Hyperlink"/>
                  <w:rFonts w:cs="Arial"/>
                  <w:color w:val="auto"/>
                </w:rPr>
                <w:t>S1-190274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295" w:rsidRPr="00C00295" w:rsidRDefault="00C00295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295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295" w:rsidRPr="00C00295" w:rsidRDefault="00C00295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0295">
              <w:rPr>
                <w:rFonts w:eastAsia="Times New Roman" w:cs="Arial"/>
                <w:szCs w:val="18"/>
                <w:lang w:eastAsia="ar-SA"/>
              </w:rPr>
              <w:t>Use case for network resource adaptation to UAV needs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295" w:rsidRPr="00C00295" w:rsidRDefault="00C00295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295" w:rsidRPr="00C00295" w:rsidRDefault="00C00295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0295">
              <w:rPr>
                <w:rFonts w:eastAsia="Arial Unicode MS" w:cs="Arial"/>
                <w:szCs w:val="18"/>
                <w:lang w:eastAsia="ar-SA"/>
              </w:rPr>
              <w:t>Revision of S1-190062.</w:t>
            </w:r>
          </w:p>
        </w:tc>
      </w:tr>
      <w:tr w:rsidR="00A912E9" w:rsidRPr="00A75C05" w:rsidTr="000266E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0266EC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266E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0266EC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6" w:history="1">
              <w:r w:rsidR="00A912E9" w:rsidRPr="000266EC">
                <w:rPr>
                  <w:rStyle w:val="Hyperlink"/>
                  <w:rFonts w:cs="Arial"/>
                  <w:color w:val="auto"/>
                </w:rPr>
                <w:t>S1-190072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0266EC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266EC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0266EC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66EC">
              <w:rPr>
                <w:rFonts w:eastAsia="Times New Roman" w:cs="Arial"/>
                <w:szCs w:val="18"/>
                <w:lang w:eastAsia="ar-SA"/>
              </w:rPr>
              <w:t>Use case for UAV control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0266EC" w:rsidRDefault="000266E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66EC">
              <w:rPr>
                <w:rFonts w:eastAsia="Times New Roman" w:cs="Arial"/>
                <w:szCs w:val="18"/>
                <w:highlight w:val="yellow"/>
                <w:lang w:eastAsia="ar-SA"/>
              </w:rPr>
              <w:t>Revised to S1-190270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0266EC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66EC" w:rsidRPr="00A75C05" w:rsidTr="00375AC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EC" w:rsidRPr="000266EC" w:rsidRDefault="000266E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266E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EC" w:rsidRPr="000266EC" w:rsidRDefault="0011714C" w:rsidP="00822194">
            <w:pPr>
              <w:snapToGrid w:val="0"/>
              <w:spacing w:after="0" w:line="240" w:lineRule="auto"/>
            </w:pPr>
            <w:hyperlink r:id="rId37" w:history="1">
              <w:r w:rsidR="000266EC" w:rsidRPr="000266EC">
                <w:rPr>
                  <w:rStyle w:val="Hyperlink"/>
                  <w:rFonts w:cs="Arial"/>
                  <w:color w:val="auto"/>
                </w:rPr>
                <w:t>S1-190270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EC" w:rsidRPr="000266EC" w:rsidRDefault="000266E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266EC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EC" w:rsidRPr="000266EC" w:rsidRDefault="000266E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66EC">
              <w:rPr>
                <w:rFonts w:eastAsia="Times New Roman" w:cs="Arial"/>
                <w:szCs w:val="18"/>
                <w:lang w:eastAsia="ar-SA"/>
              </w:rPr>
              <w:t>Use case for UAV control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EC" w:rsidRPr="000266EC" w:rsidRDefault="000266E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EC" w:rsidRPr="000266EC" w:rsidRDefault="000266EC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266EC">
              <w:rPr>
                <w:rFonts w:eastAsia="Arial Unicode MS" w:cs="Arial"/>
                <w:szCs w:val="18"/>
                <w:lang w:eastAsia="ar-SA"/>
              </w:rPr>
              <w:t>Revision of S1-190072.</w:t>
            </w:r>
          </w:p>
        </w:tc>
      </w:tr>
      <w:tr w:rsidR="00A912E9" w:rsidRPr="00A75C05" w:rsidTr="00375AC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375AC9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5AC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375AC9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8" w:history="1">
              <w:r w:rsidR="00A912E9" w:rsidRPr="00375AC9">
                <w:rPr>
                  <w:rStyle w:val="Hyperlink"/>
                  <w:rFonts w:cs="Arial"/>
                  <w:color w:val="auto"/>
                </w:rPr>
                <w:t>S1-190084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375AC9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AC9">
              <w:rPr>
                <w:rFonts w:eastAsia="Times New Roman" w:cs="Arial" w:hint="eastAsia"/>
                <w:szCs w:val="18"/>
                <w:lang w:eastAsia="ar-SA"/>
              </w:rPr>
              <w:t>CATT</w:t>
            </w:r>
            <w:r w:rsidRPr="00375AC9">
              <w:rPr>
                <w:rFonts w:ascii="MS Gothic" w:eastAsia="MS Gothic" w:hAnsi="MS Gothic" w:cs="MS Gothic" w:hint="eastAsia"/>
                <w:szCs w:val="18"/>
                <w:lang w:eastAsia="ar-SA"/>
              </w:rPr>
              <w:t>，</w:t>
            </w:r>
            <w:r w:rsidRPr="00375AC9">
              <w:rPr>
                <w:rFonts w:eastAsia="Times New Roman" w:cs="Arial" w:hint="eastAsia"/>
                <w:szCs w:val="18"/>
                <w:lang w:eastAsia="ar-SA"/>
              </w:rPr>
              <w:t>China Unicom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375AC9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AC9">
              <w:rPr>
                <w:rFonts w:eastAsia="Times New Roman" w:cs="Arial" w:hint="eastAsia"/>
                <w:szCs w:val="18"/>
                <w:lang w:eastAsia="ar-SA"/>
              </w:rPr>
              <w:t>Swarm of UAVs in logistics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375AC9" w:rsidRDefault="00375AC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AC9">
              <w:rPr>
                <w:rFonts w:eastAsia="Times New Roman" w:cs="Arial"/>
                <w:szCs w:val="18"/>
                <w:lang w:eastAsia="ar-SA"/>
              </w:rPr>
              <w:t>Revised to S1-190273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912E9" w:rsidRPr="00375AC9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AC9" w:rsidRPr="00A75C05" w:rsidTr="00375AC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C9" w:rsidRPr="00375AC9" w:rsidRDefault="00375AC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5AC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C9" w:rsidRPr="00375AC9" w:rsidRDefault="0011714C" w:rsidP="00822194">
            <w:pPr>
              <w:snapToGrid w:val="0"/>
              <w:spacing w:after="0" w:line="240" w:lineRule="auto"/>
            </w:pPr>
            <w:hyperlink r:id="rId39" w:history="1">
              <w:r w:rsidR="00375AC9" w:rsidRPr="00375AC9">
                <w:rPr>
                  <w:rStyle w:val="Hyperlink"/>
                  <w:rFonts w:cs="Arial"/>
                  <w:color w:val="auto"/>
                </w:rPr>
                <w:t>S1-190273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C9" w:rsidRPr="00375AC9" w:rsidRDefault="00375AC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AC9">
              <w:rPr>
                <w:rFonts w:eastAsia="Times New Roman" w:cs="Arial"/>
                <w:szCs w:val="18"/>
                <w:lang w:eastAsia="ar-SA"/>
              </w:rPr>
              <w:t>CATT</w:t>
            </w:r>
            <w:r w:rsidRPr="00375AC9">
              <w:rPr>
                <w:rFonts w:ascii="굴림" w:eastAsia="굴림" w:hAnsi="굴림" w:cs="굴림" w:hint="eastAsia"/>
                <w:szCs w:val="18"/>
                <w:lang w:eastAsia="ar-SA"/>
              </w:rPr>
              <w:t>，</w:t>
            </w:r>
            <w:r w:rsidRPr="00375AC9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C9" w:rsidRPr="00375AC9" w:rsidRDefault="00375AC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AC9">
              <w:rPr>
                <w:rFonts w:eastAsia="Times New Roman" w:cs="Arial"/>
                <w:szCs w:val="18"/>
                <w:lang w:eastAsia="ar-SA"/>
              </w:rPr>
              <w:t>Swarm of UAVs in logistics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C9" w:rsidRPr="00375AC9" w:rsidRDefault="00375AC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C9" w:rsidRPr="00375AC9" w:rsidRDefault="00375AC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5AC9">
              <w:rPr>
                <w:rFonts w:eastAsia="Arial Unicode MS" w:cs="Arial"/>
                <w:szCs w:val="18"/>
                <w:lang w:eastAsia="ar-SA"/>
              </w:rPr>
              <w:t>Revision of S1-190084.</w:t>
            </w:r>
          </w:p>
        </w:tc>
      </w:tr>
      <w:tr w:rsidR="00A912E9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912E9" w:rsidRPr="009852C7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52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912E9" w:rsidRPr="009852C7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0" w:history="1">
              <w:r w:rsidR="00A912E9" w:rsidRPr="009852C7">
                <w:rPr>
                  <w:rStyle w:val="Hyperlink"/>
                  <w:rFonts w:cs="Arial"/>
                  <w:color w:val="auto"/>
                </w:rPr>
                <w:t>S1-190061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912E9" w:rsidRPr="009852C7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52C7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912E9" w:rsidRPr="009852C7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52C7">
              <w:rPr>
                <w:rFonts w:eastAsia="Times New Roman" w:cs="Arial"/>
                <w:szCs w:val="18"/>
                <w:lang w:eastAsia="ar-SA"/>
              </w:rPr>
              <w:t>Use case for user path optimization of UAVs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912E9" w:rsidRPr="009852C7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52C7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912E9" w:rsidRPr="009852C7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912E9" w:rsidRPr="00B81C05" w:rsidTr="00822194">
        <w:trPr>
          <w:trHeight w:val="141"/>
        </w:trPr>
        <w:tc>
          <w:tcPr>
            <w:tcW w:w="14601" w:type="dxa"/>
            <w:gridSpan w:val="7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A912E9" w:rsidRPr="00B81C05" w:rsidRDefault="00A912E9" w:rsidP="00822194">
            <w:pPr>
              <w:pStyle w:val="Heading3"/>
            </w:pPr>
            <w:r>
              <w:t>FS_EAV output + session information</w:t>
            </w:r>
          </w:p>
        </w:tc>
      </w:tr>
      <w:tr w:rsidR="00A912E9" w:rsidRPr="0019142E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D53D83" w:rsidRDefault="00A912E9" w:rsidP="008221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 w:rsidRPr="008E5D30">
              <w:rPr>
                <w:rStyle w:val="Hyperlink"/>
                <w:rFonts w:cs="Arial"/>
              </w:rPr>
              <w:t>S1-190198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Unicom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TS22.</w:t>
            </w:r>
            <w:r>
              <w:rPr>
                <w:rFonts w:eastAsia="Times New Roman" w:cs="Arial"/>
                <w:szCs w:val="18"/>
                <w:lang w:eastAsia="ar-SA"/>
              </w:rPr>
              <w:t>829v0.2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912E9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D53D83" w:rsidRDefault="0011714C" w:rsidP="008221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1" w:history="1">
              <w:r w:rsidR="00A912E9" w:rsidRPr="00D53D83">
                <w:rPr>
                  <w:rStyle w:val="Hyperlink"/>
                  <w:rFonts w:cs="Arial"/>
                </w:rPr>
                <w:t>S1-190015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Unicom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Cover page for presentation of TS22.</w:t>
            </w:r>
            <w:r>
              <w:rPr>
                <w:rFonts w:eastAsia="Times New Roman" w:cs="Arial"/>
                <w:szCs w:val="18"/>
                <w:lang w:eastAsia="ar-SA"/>
              </w:rPr>
              <w:t>829v1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912E9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11714C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2" w:history="1">
              <w:r w:rsidR="00A912E9" w:rsidRPr="00BD5B0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S1-190199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EAV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912E9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11714C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3" w:history="1">
              <w:r w:rsidR="00A912E9" w:rsidRPr="00BD5B0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S1-190200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EAV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CB52AD" w:rsidRPr="00A75C05" w:rsidTr="00E22B0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  <w:r w:rsidRPr="007D0D6D">
              <w:t>S1-190250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KD: 250-299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E22B0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E22B0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E22B0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t>S1-190299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A912E9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912E9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912E9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19142E" w:rsidRDefault="00A912E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912E9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E9" w:rsidRPr="00F54E13" w:rsidRDefault="00A912E9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0B4C9C">
              <w:rPr>
                <w:rFonts w:eastAsia="Arial Unicode MS" w:cs="Arial"/>
                <w:i/>
                <w:szCs w:val="18"/>
                <w:lang w:eastAsia="ko-KR"/>
              </w:rPr>
              <w:t xml:space="preserve">14 </w:t>
            </w:r>
            <w:proofErr w:type="spellStart"/>
            <w:r w:rsidR="000B4C9C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3137D3">
              <w:rPr>
                <w:rFonts w:eastAsia="Arial Unicode MS" w:cs="Arial"/>
                <w:i/>
                <w:szCs w:val="18"/>
                <w:lang w:eastAsia="ko-KR"/>
              </w:rPr>
              <w:t xml:space="preserve"> (not including withdrawn)</w:t>
            </w:r>
            <w:r w:rsidR="000B4C9C">
              <w:rPr>
                <w:rFonts w:eastAsia="Arial Unicode MS" w:cs="Arial"/>
                <w:i/>
                <w:szCs w:val="18"/>
                <w:lang w:eastAsia="ko-KR"/>
              </w:rPr>
              <w:t>;</w:t>
            </w:r>
            <w:r w:rsidR="00AD0EB9">
              <w:rPr>
                <w:rFonts w:eastAsia="Arial Unicode MS" w:cs="Arial"/>
                <w:i/>
                <w:szCs w:val="18"/>
                <w:lang w:eastAsia="ko-KR"/>
              </w:rPr>
              <w:t xml:space="preserve"> original – two sessions; final – three sessions;</w:t>
            </w:r>
            <w:r w:rsidR="00114FE6">
              <w:rPr>
                <w:rFonts w:eastAsia="Arial Unicode MS" w:cs="Arial"/>
                <w:i/>
                <w:szCs w:val="18"/>
              </w:rPr>
              <w:t xml:space="preserve"> </w:t>
            </w:r>
            <w:r w:rsidR="00114FE6">
              <w:rPr>
                <w:rFonts w:eastAsia="Arial Unicode MS" w:cs="Arial"/>
                <w:i/>
                <w:szCs w:val="18"/>
              </w:rPr>
              <w:t>around 2</w:t>
            </w:r>
            <w:r w:rsidR="00114FE6">
              <w:rPr>
                <w:rFonts w:eastAsia="Arial Unicode MS" w:cs="Arial"/>
                <w:i/>
                <w:szCs w:val="18"/>
              </w:rPr>
              <w:t>0</w:t>
            </w:r>
            <w:bookmarkStart w:id="5" w:name="_GoBack"/>
            <w:bookmarkEnd w:id="5"/>
            <w:r w:rsidR="00114FE6">
              <w:rPr>
                <w:rFonts w:eastAsia="Arial Unicode MS" w:cs="Arial"/>
                <w:i/>
                <w:szCs w:val="18"/>
              </w:rPr>
              <w:t xml:space="preserve"> participants</w:t>
            </w:r>
          </w:p>
          <w:p w:rsidR="007737E3" w:rsidRDefault="00B479A0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 agreed; 13 revisions;</w:t>
            </w:r>
          </w:p>
          <w:p w:rsidR="00B479A0" w:rsidRDefault="00B479A0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Modification/addition on UBS (UAV BS), C2, Radio access via UAV (isolated/regular), separation of UAV service area, autonomous UAV, Time delay, modification UAV controller, path optimization of UAVs</w:t>
            </w:r>
            <w:r w:rsidR="00AD0EB9">
              <w:rPr>
                <w:rFonts w:eastAsia="Arial Unicode MS" w:cs="Arial"/>
                <w:i/>
                <w:szCs w:val="18"/>
              </w:rPr>
              <w:t>, UAV control, Group/swarm of UAVs;</w:t>
            </w:r>
          </w:p>
          <w:p w:rsidR="00AD0EB9" w:rsidRPr="00894FB0" w:rsidRDefault="00AD0EB9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Controversial? None but UBS definition, </w:t>
            </w: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44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14C" w:rsidRDefault="0011714C" w:rsidP="002E015E">
      <w:pPr>
        <w:spacing w:after="0" w:line="240" w:lineRule="auto"/>
      </w:pPr>
      <w:r>
        <w:separator/>
      </w:r>
    </w:p>
  </w:endnote>
  <w:endnote w:type="continuationSeparator" w:id="0">
    <w:p w:rsidR="0011714C" w:rsidRDefault="0011714C" w:rsidP="002E015E">
      <w:pPr>
        <w:spacing w:after="0" w:line="240" w:lineRule="auto"/>
      </w:pPr>
      <w:r>
        <w:continuationSeparator/>
      </w:r>
    </w:p>
  </w:endnote>
  <w:endnote w:type="continuationNotice" w:id="1">
    <w:p w:rsidR="0011714C" w:rsidRDefault="001171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2F165F" w:rsidRPr="002F165F" w:rsidRDefault="002F165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114FE6">
          <w:rPr>
            <w:noProof/>
            <w:sz w:val="16"/>
            <w:szCs w:val="16"/>
          </w:rPr>
          <w:t>5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2F165F" w:rsidRDefault="002F16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14C" w:rsidRDefault="0011714C" w:rsidP="002E015E">
      <w:pPr>
        <w:spacing w:after="0" w:line="240" w:lineRule="auto"/>
      </w:pPr>
      <w:r>
        <w:separator/>
      </w:r>
    </w:p>
  </w:footnote>
  <w:footnote w:type="continuationSeparator" w:id="0">
    <w:p w:rsidR="0011714C" w:rsidRDefault="0011714C" w:rsidP="002E015E">
      <w:pPr>
        <w:spacing w:after="0" w:line="240" w:lineRule="auto"/>
      </w:pPr>
      <w:r>
        <w:continuationSeparator/>
      </w:r>
    </w:p>
  </w:footnote>
  <w:footnote w:type="continuationNotice" w:id="1">
    <w:p w:rsidR="0011714C" w:rsidRDefault="0011714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6EC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4C9C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4FE6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14C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4E2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65DF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C0E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1DC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221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3DB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7D3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403"/>
    <w:rsid w:val="003619EE"/>
    <w:rsid w:val="00361BAF"/>
    <w:rsid w:val="003626EF"/>
    <w:rsid w:val="00362D2A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AC9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2F65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3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5D35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45FD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194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9D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ADE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5C3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8A4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4731C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234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446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3C90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1E6F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6EFD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32F4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12E9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0EB9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5D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479A0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295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1C2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2A6A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2AD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82E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500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67B65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80B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19EF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6EE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norpahj\AppData\Roaming\Microsoft\Word\docs\S1-190023.zip" TargetMode="External"/><Relationship Id="rId18" Type="http://schemas.openxmlformats.org/officeDocument/2006/relationships/hyperlink" Target="file:///C:\Users\norpahj\AppData\Roaming\Microsoft\Word\docs\S1-190019.zip" TargetMode="External"/><Relationship Id="rId26" Type="http://schemas.openxmlformats.org/officeDocument/2006/relationships/hyperlink" Target="file:///C:\Users\norpahj\AppData\Roaming\Microsoft\Word\docs\S1-190014.zip" TargetMode="External"/><Relationship Id="rId39" Type="http://schemas.openxmlformats.org/officeDocument/2006/relationships/hyperlink" Target="file:///D:\LTE\SA1\TSGS1_85_Tallinn\Inbox\docs\S1-190273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AppData\Roaming\Microsoft\Word\docs\S1-190020.zip" TargetMode="External"/><Relationship Id="rId34" Type="http://schemas.openxmlformats.org/officeDocument/2006/relationships/hyperlink" Target="file:///C:\Users\norpahj\AppData\Roaming\Microsoft\Word\docs\S1-190062.zip" TargetMode="External"/><Relationship Id="rId42" Type="http://schemas.openxmlformats.org/officeDocument/2006/relationships/hyperlink" Target="file:///C:\Users\norpahj\AppData\Local\Microsoft\Windows\INetCache\Content.Outlook\DS6I5XV9\docs\S1-190199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LTE\SA1\TSGS1_85_Tallinn\Inbox\docs\S1-190258.zip" TargetMode="External"/><Relationship Id="rId17" Type="http://schemas.openxmlformats.org/officeDocument/2006/relationships/hyperlink" Target="file:///D:\LTE\SA1\TSGS1_85_Tallinn\Inbox\docs\S1-190260.zip" TargetMode="External"/><Relationship Id="rId25" Type="http://schemas.openxmlformats.org/officeDocument/2006/relationships/hyperlink" Target="file:///D:\LTE\SA1\TSGS1_85_Tallinn\Inbox\docs\S1-190282.zip" TargetMode="External"/><Relationship Id="rId33" Type="http://schemas.openxmlformats.org/officeDocument/2006/relationships/hyperlink" Target="file:///D:\LTE\SA1\TSGS1_85_Tallinn\Inbox\docs\S1-190271.zip" TargetMode="External"/><Relationship Id="rId38" Type="http://schemas.openxmlformats.org/officeDocument/2006/relationships/hyperlink" Target="file:///C:\Users\norpahj\AppData\Roaming\Microsoft\Word\docs\S1-190084.zip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AppData\Roaming\Microsoft\Word\docs\S1-190016.zip" TargetMode="External"/><Relationship Id="rId20" Type="http://schemas.openxmlformats.org/officeDocument/2006/relationships/hyperlink" Target="file:///D:\LTE\SA1\TSGS1_85_Tallinn\Inbox\docs\S1-190276.zip" TargetMode="External"/><Relationship Id="rId29" Type="http://schemas.openxmlformats.org/officeDocument/2006/relationships/hyperlink" Target="file:///D:\LTE\SA1\TSGS1_85_Tallinn\Inbox\docs\S1-190264.zip" TargetMode="External"/><Relationship Id="rId41" Type="http://schemas.openxmlformats.org/officeDocument/2006/relationships/hyperlink" Target="file:///C:\Users\norpahj\Documents\Local%203GPP%20copy\SA1%20Tallinn%202019\docs\S1-190015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AppData\Roaming\Microsoft\Word\docs\S1-190124.zip" TargetMode="External"/><Relationship Id="rId24" Type="http://schemas.openxmlformats.org/officeDocument/2006/relationships/hyperlink" Target="file:///D:\LTE\SA1\TSGS1_85_Tallinn\Inbox\docs\S1-190263.zip" TargetMode="External"/><Relationship Id="rId32" Type="http://schemas.openxmlformats.org/officeDocument/2006/relationships/hyperlink" Target="file:///C:\Users\norpahj\AppData\Roaming\Microsoft\Word\docs\S1-190059.zip" TargetMode="External"/><Relationship Id="rId37" Type="http://schemas.openxmlformats.org/officeDocument/2006/relationships/hyperlink" Target="file:///D:\LTE\SA1\TSGS1_85_Tallinn\Inbox\docs\S1-190270.zip" TargetMode="External"/><Relationship Id="rId40" Type="http://schemas.openxmlformats.org/officeDocument/2006/relationships/hyperlink" Target="file:///C:\Users\norpahj\AppData\Roaming\Microsoft\Word\docs\S1-190061.zip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D:\LTE\SA1\TSGS1_85_Tallinn\Inbox\docs\S1-190278.zip" TargetMode="External"/><Relationship Id="rId23" Type="http://schemas.openxmlformats.org/officeDocument/2006/relationships/hyperlink" Target="file:///C:\Users\norpahj\AppData\Roaming\Microsoft\Word\docs\S1-190021.zip" TargetMode="External"/><Relationship Id="rId28" Type="http://schemas.openxmlformats.org/officeDocument/2006/relationships/hyperlink" Target="file:///C:\Users\norpahj\AppData\Roaming\Microsoft\Word\docs\S1-190024.zip" TargetMode="External"/><Relationship Id="rId36" Type="http://schemas.openxmlformats.org/officeDocument/2006/relationships/hyperlink" Target="file:///C:\Users\norpahj\AppData\Roaming\Microsoft\Word\docs\S1-190072.zip" TargetMode="External"/><Relationship Id="rId10" Type="http://schemas.openxmlformats.org/officeDocument/2006/relationships/hyperlink" Target="file:///D:\LTE\SA1\TSGS1_85_Tallinn\Inbox\docs\S1-190257.zip" TargetMode="External"/><Relationship Id="rId19" Type="http://schemas.openxmlformats.org/officeDocument/2006/relationships/hyperlink" Target="file:///D:\LTE\SA1\TSGS1_85_Tallinn\Inbox\docs\S1-190261.zip" TargetMode="External"/><Relationship Id="rId31" Type="http://schemas.openxmlformats.org/officeDocument/2006/relationships/hyperlink" Target="file:///D:\LTE\SA1\TSGS1_85_Tallinn\Inbox\docs\S1-190272.zip" TargetMode="External"/><Relationship Id="rId44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AppData\Roaming\Microsoft\Word\docs\S1-190027.zip" TargetMode="External"/><Relationship Id="rId14" Type="http://schemas.openxmlformats.org/officeDocument/2006/relationships/hyperlink" Target="file:///D:\LTE\SA1\TSGS1_85_Tallinn\Inbox\docs\S1-190259.zip" TargetMode="External"/><Relationship Id="rId22" Type="http://schemas.openxmlformats.org/officeDocument/2006/relationships/hyperlink" Target="file:///D:\LTE\SA1\TSGS1_85_Tallinn\Inbox\docs\S1-190262.zip" TargetMode="External"/><Relationship Id="rId27" Type="http://schemas.openxmlformats.org/officeDocument/2006/relationships/hyperlink" Target="file:///D:\LTE\SA1\TSGS1_85_Tallinn\Inbox\docs\S1-190275.zip" TargetMode="External"/><Relationship Id="rId30" Type="http://schemas.openxmlformats.org/officeDocument/2006/relationships/hyperlink" Target="file:///C:\Users\norpahj\AppData\Roaming\Microsoft\Word\docs\S1-190026.zip" TargetMode="External"/><Relationship Id="rId35" Type="http://schemas.openxmlformats.org/officeDocument/2006/relationships/hyperlink" Target="file:///D:\LTE\SA1\TSGS1_85_Tallinn\Inbox\docs\S1-190274.zip" TargetMode="External"/><Relationship Id="rId43" Type="http://schemas.openxmlformats.org/officeDocument/2006/relationships/hyperlink" Target="file:///C:\Users\norpahj\AppData\Local\Microsoft\Windows\INetCache\Content.Outlook\DS6I5XV9\docs\S1-1902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7B2B4-3C42-4C43-ACDF-F7902E152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535</TotalTime>
  <Pages>5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9649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6</cp:revision>
  <dcterms:created xsi:type="dcterms:W3CDTF">2019-02-20T17:22:00Z</dcterms:created>
  <dcterms:modified xsi:type="dcterms:W3CDTF">2019-02-21T06:25:00Z</dcterms:modified>
</cp:coreProperties>
</file>